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27" w:rsidRDefault="00312727" w:rsidP="007D38DB">
      <w:pPr>
        <w:pStyle w:val="Heading1"/>
        <w:rPr>
          <w:b/>
        </w:rPr>
      </w:pPr>
    </w:p>
    <w:p w:rsidR="00312727" w:rsidRDefault="00312727" w:rsidP="007D38DB">
      <w:pPr>
        <w:pStyle w:val="Heading1"/>
        <w:rPr>
          <w:b/>
          <w:lang w:val="ru-RU"/>
        </w:rPr>
      </w:pPr>
      <w:r w:rsidRPr="005F210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312727" w:rsidRDefault="00312727" w:rsidP="007D38DB">
      <w:pPr>
        <w:pStyle w:val="Heading1"/>
        <w:jc w:val="left"/>
        <w:rPr>
          <w:b/>
          <w:lang w:val="ru-RU"/>
        </w:rPr>
      </w:pPr>
    </w:p>
    <w:p w:rsidR="00312727" w:rsidRDefault="00312727" w:rsidP="007D38DB">
      <w:pPr>
        <w:pStyle w:val="Heading1"/>
        <w:jc w:val="left"/>
      </w:pPr>
    </w:p>
    <w:p w:rsidR="00312727" w:rsidRDefault="00312727" w:rsidP="007D38DB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312727" w:rsidRDefault="00312727" w:rsidP="007D38DB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312727" w:rsidRPr="00541AF3" w:rsidRDefault="00312727" w:rsidP="007D38DB">
      <w:pPr>
        <w:jc w:val="center"/>
        <w:rPr>
          <w:b/>
          <w:sz w:val="28"/>
        </w:rPr>
      </w:pPr>
    </w:p>
    <w:p w:rsidR="00312727" w:rsidRDefault="00312727" w:rsidP="007D38DB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312727" w:rsidRPr="001644A9" w:rsidRDefault="00312727" w:rsidP="007D38DB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312727" w:rsidRDefault="00312727" w:rsidP="007D38DB">
      <w:pPr>
        <w:jc w:val="center"/>
        <w:rPr>
          <w:b/>
          <w:sz w:val="28"/>
          <w:lang w:val="uk-UA"/>
        </w:rPr>
      </w:pPr>
    </w:p>
    <w:p w:rsidR="00312727" w:rsidRPr="00690794" w:rsidRDefault="00312727" w:rsidP="007D38DB">
      <w:pPr>
        <w:jc w:val="both"/>
        <w:rPr>
          <w:sz w:val="28"/>
          <w:lang w:val="uk-UA"/>
        </w:rPr>
      </w:pPr>
      <w:r>
        <w:rPr>
          <w:sz w:val="28"/>
          <w:lang w:val="uk-UA"/>
        </w:rPr>
        <w:t>28 грудня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№ 317 -к</w:t>
      </w:r>
    </w:p>
    <w:p w:rsidR="00312727" w:rsidRPr="001C3BC8" w:rsidRDefault="00312727" w:rsidP="007D38DB">
      <w:pPr>
        <w:pStyle w:val="Title"/>
        <w:rPr>
          <w:lang w:val="uk-UA"/>
        </w:rPr>
      </w:pPr>
    </w:p>
    <w:p w:rsidR="00312727" w:rsidRDefault="00312727" w:rsidP="007D38DB">
      <w:pPr>
        <w:spacing w:line="276" w:lineRule="auto"/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прийняття </w:t>
      </w:r>
      <w:r>
        <w:rPr>
          <w:b/>
          <w:sz w:val="28"/>
          <w:lang w:val="uk-UA"/>
        </w:rPr>
        <w:t>Степана Кулаклі</w:t>
      </w:r>
    </w:p>
    <w:p w:rsidR="00312727" w:rsidRDefault="00312727" w:rsidP="007D38DB">
      <w:pPr>
        <w:spacing w:line="276" w:lineRule="auto"/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на роботу </w:t>
      </w:r>
      <w:r>
        <w:rPr>
          <w:b/>
          <w:sz w:val="28"/>
          <w:lang w:val="uk-UA"/>
        </w:rPr>
        <w:t>за сумісництвом</w:t>
      </w:r>
    </w:p>
    <w:p w:rsidR="00312727" w:rsidRPr="00814652" w:rsidRDefault="00312727" w:rsidP="007D38DB">
      <w:pPr>
        <w:spacing w:line="276" w:lineRule="auto"/>
        <w:jc w:val="center"/>
        <w:rPr>
          <w:sz w:val="28"/>
          <w:lang w:val="uk-UA"/>
        </w:rPr>
      </w:pPr>
    </w:p>
    <w:p w:rsidR="00312727" w:rsidRPr="00814652" w:rsidRDefault="00312727" w:rsidP="007D38DB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пунктів 7, 20 частини 4 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статті 21, пункту 3 частини 1 статті 23, пункту 3 части 1 статті 24  Кодексу законів про працю України, </w:t>
      </w:r>
      <w:r>
        <w:rPr>
          <w:sz w:val="28"/>
          <w:lang w:val="uk-UA"/>
        </w:rPr>
        <w:t xml:space="preserve"> Постанови Кабінету Міністрів України від 3 квітня 1993 року №245 «Про роботу за сумісництвом працівників державних підприємств, установ і організацій», розглянувши</w:t>
      </w:r>
      <w:r w:rsidRPr="00814652">
        <w:rPr>
          <w:sz w:val="28"/>
          <w:lang w:val="uk-UA"/>
        </w:rPr>
        <w:t xml:space="preserve"> заяв</w:t>
      </w:r>
      <w:r>
        <w:rPr>
          <w:sz w:val="28"/>
          <w:lang w:val="uk-UA"/>
        </w:rPr>
        <w:t>уСтепана Кулаклі:</w:t>
      </w:r>
    </w:p>
    <w:p w:rsidR="00312727" w:rsidRDefault="00312727" w:rsidP="007D38DB">
      <w:pPr>
        <w:pStyle w:val="BodyText"/>
        <w:spacing w:line="276" w:lineRule="auto"/>
        <w:ind w:firstLine="360"/>
      </w:pPr>
      <w:r>
        <w:t>1. ПРИЙНЯТИ КУЛАКЛІ Степана Миколайовича,  на роботу за сумісництвом опалювачем   міської ради  з 02 січня</w:t>
      </w:r>
      <w:r>
        <w:rPr>
          <w:lang w:val="ru-RU"/>
        </w:rPr>
        <w:t xml:space="preserve"> 2022 року до закінчення строку опалювального сезону.</w:t>
      </w:r>
    </w:p>
    <w:p w:rsidR="00312727" w:rsidRDefault="00312727" w:rsidP="007D38DB">
      <w:pPr>
        <w:pStyle w:val="BodyText"/>
        <w:spacing w:line="276" w:lineRule="auto"/>
        <w:ind w:firstLine="360"/>
      </w:pPr>
      <w:r>
        <w:t xml:space="preserve">2. УКЛАСТИ контракт з КУЛАКЛІ Степаном Миколайовичем з 02 січня 2022 року до закінчення опалювального сезону.                                                                                                                                                                         </w:t>
      </w:r>
    </w:p>
    <w:p w:rsidR="00312727" w:rsidRDefault="00312727" w:rsidP="007D38DB">
      <w:pPr>
        <w:pStyle w:val="BodyText"/>
        <w:spacing w:line="276" w:lineRule="auto"/>
        <w:ind w:firstLine="360"/>
      </w:pPr>
      <w:r>
        <w:t>3. Встановити посадовий оклад згідно штатного розпису</w:t>
      </w:r>
      <w:r>
        <w:rPr>
          <w:lang w:val="ru-RU"/>
        </w:rPr>
        <w:t xml:space="preserve"> у розмірі</w:t>
      </w:r>
      <w:r>
        <w:t>0,5 ставки.</w:t>
      </w:r>
    </w:p>
    <w:p w:rsidR="00312727" w:rsidRPr="00C86D81" w:rsidRDefault="00312727" w:rsidP="007D38DB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>
        <w:rPr>
          <w:sz w:val="28"/>
        </w:rPr>
        <w:t>. Контроль за виконаннямданогорозпорядження</w:t>
      </w:r>
      <w:r>
        <w:rPr>
          <w:sz w:val="28"/>
          <w:lang w:val="uk-UA"/>
        </w:rPr>
        <w:t>покладаю  на керуючого справами виконавчого комітету міської ради Олександра Малєва.</w:t>
      </w:r>
    </w:p>
    <w:p w:rsidR="00312727" w:rsidRDefault="00312727" w:rsidP="007D38DB">
      <w:pPr>
        <w:pStyle w:val="Heading2"/>
        <w:rPr>
          <w:b w:val="0"/>
          <w:sz w:val="28"/>
          <w:szCs w:val="28"/>
          <w:lang w:val="uk-UA"/>
        </w:rPr>
      </w:pPr>
    </w:p>
    <w:p w:rsidR="00312727" w:rsidRPr="00814652" w:rsidRDefault="00312727" w:rsidP="007D38DB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Арцизькийміський голова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814652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  <w:lang w:val="uk-UA"/>
        </w:rPr>
        <w:t>ергій</w:t>
      </w:r>
      <w:r w:rsidRPr="00814652">
        <w:rPr>
          <w:b w:val="0"/>
          <w:sz w:val="28"/>
          <w:szCs w:val="28"/>
        </w:rPr>
        <w:t>ПАРПУЛАНСЬКИЙ</w:t>
      </w:r>
    </w:p>
    <w:p w:rsidR="00312727" w:rsidRDefault="00312727" w:rsidP="007D38DB">
      <w:pPr>
        <w:rPr>
          <w:lang w:val="uk-UA"/>
        </w:rPr>
      </w:pPr>
    </w:p>
    <w:p w:rsidR="00312727" w:rsidRDefault="00312727" w:rsidP="007D38DB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Степан  КУЛАКЛІ</w:t>
      </w:r>
    </w:p>
    <w:p w:rsidR="00312727" w:rsidRPr="00C65763" w:rsidRDefault="00312727" w:rsidP="007D38DB">
      <w:pPr>
        <w:rPr>
          <w:lang w:val="uk-UA"/>
        </w:rPr>
      </w:pPr>
    </w:p>
    <w:p w:rsidR="00312727" w:rsidRDefault="00312727" w:rsidP="007D38DB">
      <w:pPr>
        <w:rPr>
          <w:lang w:val="uk-UA"/>
        </w:rPr>
      </w:pPr>
    </w:p>
    <w:p w:rsidR="00312727" w:rsidRDefault="00312727" w:rsidP="007D38DB">
      <w:pPr>
        <w:rPr>
          <w:lang w:val="uk-UA"/>
        </w:rPr>
      </w:pPr>
    </w:p>
    <w:p w:rsidR="00312727" w:rsidRDefault="00312727" w:rsidP="007D38DB">
      <w:pPr>
        <w:rPr>
          <w:lang w:val="uk-UA"/>
        </w:rPr>
      </w:pPr>
    </w:p>
    <w:p w:rsidR="00312727" w:rsidRDefault="00312727" w:rsidP="007D38DB">
      <w:pPr>
        <w:rPr>
          <w:lang w:val="uk-UA"/>
        </w:rPr>
      </w:pPr>
    </w:p>
    <w:p w:rsidR="00312727" w:rsidRDefault="00312727" w:rsidP="007D38DB">
      <w:pPr>
        <w:rPr>
          <w:lang w:val="uk-UA"/>
        </w:rPr>
      </w:pPr>
    </w:p>
    <w:p w:rsidR="00312727" w:rsidRDefault="00312727" w:rsidP="007D38DB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2727" w:rsidRDefault="00312727" w:rsidP="007D38DB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2727" w:rsidRPr="00547781" w:rsidRDefault="00312727" w:rsidP="00BA6E34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>Аркуш  погодження розпорядження міського голови</w:t>
      </w:r>
    </w:p>
    <w:p w:rsidR="00312727" w:rsidRPr="00547781" w:rsidRDefault="00312727" w:rsidP="00BA6E34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28 грудня   2022 року  № 317</w:t>
      </w:r>
      <w:bookmarkStart w:id="0" w:name="_GoBack"/>
      <w:bookmarkEnd w:id="0"/>
      <w:r w:rsidRPr="00547781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312727" w:rsidRDefault="00312727" w:rsidP="00BA6E34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312727" w:rsidRPr="00547781" w:rsidRDefault="00312727" w:rsidP="00BA6E34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312727" w:rsidRDefault="00312727" w:rsidP="00BA6E34">
      <w:pPr>
        <w:spacing w:line="276" w:lineRule="auto"/>
        <w:jc w:val="center"/>
        <w:rPr>
          <w:b/>
          <w:sz w:val="28"/>
          <w:lang w:val="uk-UA"/>
        </w:rPr>
      </w:pPr>
      <w:r>
        <w:rPr>
          <w:b/>
          <w:sz w:val="28"/>
        </w:rPr>
        <w:t>Про прийняття</w:t>
      </w:r>
      <w:r>
        <w:rPr>
          <w:b/>
          <w:sz w:val="28"/>
          <w:lang w:val="uk-UA"/>
        </w:rPr>
        <w:t>Степана Кулаклі</w:t>
      </w:r>
    </w:p>
    <w:p w:rsidR="00312727" w:rsidRDefault="00312727" w:rsidP="00BA6E34">
      <w:pPr>
        <w:spacing w:line="276" w:lineRule="auto"/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на роботу </w:t>
      </w:r>
      <w:r>
        <w:rPr>
          <w:b/>
          <w:sz w:val="28"/>
          <w:lang w:val="uk-UA"/>
        </w:rPr>
        <w:t>за сумісництвом</w:t>
      </w:r>
    </w:p>
    <w:p w:rsidR="00312727" w:rsidRPr="00547781" w:rsidRDefault="00312727" w:rsidP="00BA6E34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</w:rPr>
      </w:pPr>
      <w:r w:rsidRPr="00547781">
        <w:rPr>
          <w:sz w:val="28"/>
          <w:szCs w:val="28"/>
        </w:rPr>
        <w:t>Заступник  Арцизькогоміськогоголови</w:t>
      </w:r>
    </w:p>
    <w:p w:rsidR="00312727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 w:rsidRPr="00547781">
        <w:rPr>
          <w:sz w:val="28"/>
          <w:szCs w:val="28"/>
        </w:rPr>
        <w:t>О</w:t>
      </w:r>
      <w:r w:rsidRPr="00547781">
        <w:rPr>
          <w:sz w:val="28"/>
          <w:szCs w:val="28"/>
          <w:lang w:val="uk-UA"/>
        </w:rPr>
        <w:t>ксана</w:t>
      </w:r>
      <w:r w:rsidRPr="00547781">
        <w:rPr>
          <w:sz w:val="28"/>
          <w:szCs w:val="28"/>
        </w:rPr>
        <w:t>СТОЯНОВА</w:t>
      </w:r>
    </w:p>
    <w:p w:rsidR="00312727" w:rsidRPr="00430CA5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</w:rPr>
      </w:pPr>
      <w:r w:rsidRPr="00547781">
        <w:rPr>
          <w:sz w:val="28"/>
          <w:szCs w:val="28"/>
        </w:rPr>
        <w:t>Начальник юридичноговідділуміськоїради</w:t>
      </w:r>
    </w:p>
    <w:p w:rsidR="00312727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 w:rsidRPr="00547781">
        <w:rPr>
          <w:sz w:val="28"/>
          <w:szCs w:val="28"/>
        </w:rPr>
        <w:t>А</w:t>
      </w:r>
      <w:r w:rsidRPr="00547781">
        <w:rPr>
          <w:sz w:val="28"/>
          <w:szCs w:val="28"/>
          <w:lang w:val="uk-UA"/>
        </w:rPr>
        <w:t>настасія</w:t>
      </w:r>
      <w:r w:rsidRPr="00547781">
        <w:rPr>
          <w:sz w:val="28"/>
          <w:szCs w:val="28"/>
        </w:rPr>
        <w:t>СТАНКОВА</w:t>
      </w:r>
    </w:p>
    <w:p w:rsidR="00312727" w:rsidRPr="00430CA5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</w:rPr>
        <w:t>Начальник відділубухгалтерськогообліку, звітності та фінансово-господарськогозабезпечення</w:t>
      </w:r>
      <w:r w:rsidRPr="00547781">
        <w:rPr>
          <w:sz w:val="28"/>
          <w:szCs w:val="28"/>
          <w:lang w:val="uk-UA"/>
        </w:rPr>
        <w:t>, головний бухгалтер</w:t>
      </w:r>
    </w:p>
    <w:p w:rsidR="00312727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Лариса ЛАБУНЕЦЬ</w:t>
      </w: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312727" w:rsidRPr="00547781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 Інеса СТОЙКОВА</w:t>
      </w: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Default="00312727" w:rsidP="00BA6E34">
      <w:pPr>
        <w:rPr>
          <w:sz w:val="28"/>
          <w:szCs w:val="28"/>
          <w:lang w:val="uk-UA"/>
        </w:rPr>
      </w:pPr>
    </w:p>
    <w:p w:rsidR="00312727" w:rsidRDefault="00312727" w:rsidP="00BA6E34">
      <w:pPr>
        <w:rPr>
          <w:sz w:val="28"/>
          <w:szCs w:val="28"/>
          <w:lang w:val="uk-UA"/>
        </w:rPr>
      </w:pPr>
    </w:p>
    <w:p w:rsidR="00312727" w:rsidRDefault="00312727" w:rsidP="00BA6E34">
      <w:pPr>
        <w:rPr>
          <w:sz w:val="28"/>
          <w:szCs w:val="28"/>
          <w:lang w:val="uk-UA"/>
        </w:rPr>
      </w:pPr>
    </w:p>
    <w:p w:rsidR="00312727" w:rsidRDefault="00312727" w:rsidP="00BA6E34">
      <w:pPr>
        <w:rPr>
          <w:sz w:val="28"/>
          <w:szCs w:val="28"/>
          <w:lang w:val="uk-UA"/>
        </w:rPr>
      </w:pPr>
    </w:p>
    <w:p w:rsidR="00312727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</w:rPr>
        <w:t>Виконавець</w:t>
      </w:r>
    </w:p>
    <w:p w:rsidR="00312727" w:rsidRPr="00547781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Г</w:t>
      </w:r>
      <w:r w:rsidRPr="00547781">
        <w:rPr>
          <w:sz w:val="28"/>
          <w:szCs w:val="28"/>
        </w:rPr>
        <w:t>оловнийспеціаліст по роботі з персоналом</w:t>
      </w:r>
    </w:p>
    <w:p w:rsidR="00312727" w:rsidRPr="00547781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відділу організаційної та кадрової роботи міської ради </w:t>
      </w:r>
    </w:p>
    <w:p w:rsidR="00312727" w:rsidRPr="00547781" w:rsidRDefault="00312727" w:rsidP="00BA6E34">
      <w:pPr>
        <w:rPr>
          <w:sz w:val="28"/>
          <w:szCs w:val="28"/>
          <w:lang w:val="uk-UA"/>
        </w:rPr>
      </w:pPr>
    </w:p>
    <w:p w:rsidR="00312727" w:rsidRPr="00547781" w:rsidRDefault="00312727" w:rsidP="00BA6E34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_____________Наталія КОЛЕСНІКОВА</w:t>
      </w:r>
    </w:p>
    <w:p w:rsidR="00312727" w:rsidRPr="00547781" w:rsidRDefault="00312727" w:rsidP="00BA6E34">
      <w:pPr>
        <w:rPr>
          <w:sz w:val="28"/>
          <w:szCs w:val="28"/>
        </w:rPr>
      </w:pPr>
    </w:p>
    <w:p w:rsidR="00312727" w:rsidRDefault="00312727" w:rsidP="00BA6E34">
      <w:pPr>
        <w:jc w:val="both"/>
        <w:rPr>
          <w:lang w:val="uk-UA"/>
        </w:rPr>
      </w:pPr>
    </w:p>
    <w:p w:rsidR="00312727" w:rsidRDefault="00312727" w:rsidP="00BA6E34">
      <w:pPr>
        <w:jc w:val="both"/>
        <w:rPr>
          <w:lang w:val="uk-UA"/>
        </w:rPr>
      </w:pPr>
    </w:p>
    <w:p w:rsidR="00312727" w:rsidRPr="00591BBA" w:rsidRDefault="00312727" w:rsidP="00BA6E34">
      <w:pPr>
        <w:rPr>
          <w:lang w:val="uk-UA"/>
        </w:rPr>
      </w:pPr>
    </w:p>
    <w:p w:rsidR="00312727" w:rsidRPr="00082805" w:rsidRDefault="00312727" w:rsidP="00BA6E34">
      <w:pPr>
        <w:rPr>
          <w:lang w:val="uk-UA"/>
        </w:rPr>
      </w:pPr>
    </w:p>
    <w:p w:rsidR="00312727" w:rsidRPr="007D38DB" w:rsidRDefault="00312727" w:rsidP="00BA6E34">
      <w:pPr>
        <w:pStyle w:val="NoSpacing"/>
        <w:spacing w:line="276" w:lineRule="auto"/>
        <w:jc w:val="both"/>
        <w:rPr>
          <w:lang w:val="uk-UA"/>
        </w:rPr>
      </w:pPr>
    </w:p>
    <w:sectPr w:rsidR="00312727" w:rsidRPr="007D38DB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8DB"/>
    <w:rsid w:val="00082805"/>
    <w:rsid w:val="000917CC"/>
    <w:rsid w:val="001601C1"/>
    <w:rsid w:val="001644A9"/>
    <w:rsid w:val="001B6DD3"/>
    <w:rsid w:val="001C3BC8"/>
    <w:rsid w:val="00205D1B"/>
    <w:rsid w:val="003010A8"/>
    <w:rsid w:val="00312727"/>
    <w:rsid w:val="00430CA5"/>
    <w:rsid w:val="00541AF3"/>
    <w:rsid w:val="00547781"/>
    <w:rsid w:val="00591BBA"/>
    <w:rsid w:val="005C2539"/>
    <w:rsid w:val="005F2100"/>
    <w:rsid w:val="00690794"/>
    <w:rsid w:val="007735AB"/>
    <w:rsid w:val="007D38DB"/>
    <w:rsid w:val="00814652"/>
    <w:rsid w:val="009F265C"/>
    <w:rsid w:val="00BA6E34"/>
    <w:rsid w:val="00C230F4"/>
    <w:rsid w:val="00C65763"/>
    <w:rsid w:val="00C86D81"/>
    <w:rsid w:val="00DA06EA"/>
    <w:rsid w:val="00DB4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8DB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8DB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7D38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38DB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D38DB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Title">
    <w:name w:val="Title"/>
    <w:basedOn w:val="Normal"/>
    <w:link w:val="TitleChar"/>
    <w:uiPriority w:val="99"/>
    <w:qFormat/>
    <w:rsid w:val="007D38DB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7D38DB"/>
    <w:rPr>
      <w:rFonts w:ascii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7D38DB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38DB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7D38D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D38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38DB"/>
    <w:rPr>
      <w:rFonts w:ascii="Tahoma" w:hAnsi="Tahoma" w:cs="Tahoma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A6E34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2</Pages>
  <Words>315</Words>
  <Characters>1798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2021-12-28T09:09:00Z</cp:lastPrinted>
  <dcterms:created xsi:type="dcterms:W3CDTF">2021-12-24T07:41:00Z</dcterms:created>
  <dcterms:modified xsi:type="dcterms:W3CDTF">2022-01-12T10:14:00Z</dcterms:modified>
</cp:coreProperties>
</file>